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A3C" w:rsidRPr="00E77870" w:rsidRDefault="00FA1A3C" w:rsidP="00FA1A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de MOLEYS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FA1A3C" w:rsidRDefault="00FA1A3C" w:rsidP="00FA1A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A60195">
        <w:rPr>
          <w:rFonts w:ascii="Times New Roman" w:hAnsi="Times New Roman" w:cs="Times New Roman"/>
          <w:noProof/>
          <w:sz w:val="24"/>
          <w:szCs w:val="24"/>
        </w:rPr>
        <w:t>Parkendynmaker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A3C" w:rsidRDefault="00FA1A3C" w:rsidP="00FA1A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A3C" w:rsidRDefault="00FA1A3C" w:rsidP="00FA1A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A3C" w:rsidRDefault="00FA1A3C" w:rsidP="00FA1A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A60195">
        <w:rPr>
          <w:rFonts w:ascii="Times New Roman" w:hAnsi="Times New Roman" w:cs="Times New Roman"/>
          <w:noProof/>
          <w:sz w:val="24"/>
          <w:szCs w:val="24"/>
        </w:rPr>
        <w:t>20</w:t>
      </w:r>
      <w:r>
        <w:rPr>
          <w:rFonts w:ascii="Times New Roman" w:hAnsi="Times New Roman" w:cs="Times New Roman"/>
          <w:noProof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A1A3C" w:rsidRDefault="00FA1A3C" w:rsidP="00FA1A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A3C" w:rsidRDefault="00FA1A3C" w:rsidP="00FA1A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A3C" w:rsidRDefault="00FA1A3C" w:rsidP="00FA1A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2015</w:t>
      </w:r>
    </w:p>
    <w:p w:rsidR="006B2F86" w:rsidRPr="00E71FC3" w:rsidRDefault="00FA1A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A3C" w:rsidRDefault="00FA1A3C" w:rsidP="00E71FC3">
      <w:pPr>
        <w:spacing w:after="0" w:line="240" w:lineRule="auto"/>
      </w:pPr>
      <w:r>
        <w:separator/>
      </w:r>
    </w:p>
  </w:endnote>
  <w:endnote w:type="continuationSeparator" w:id="0">
    <w:p w:rsidR="00FA1A3C" w:rsidRDefault="00FA1A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A3C" w:rsidRDefault="00FA1A3C" w:rsidP="00E71FC3">
      <w:pPr>
        <w:spacing w:after="0" w:line="240" w:lineRule="auto"/>
      </w:pPr>
      <w:r>
        <w:separator/>
      </w:r>
    </w:p>
  </w:footnote>
  <w:footnote w:type="continuationSeparator" w:id="0">
    <w:p w:rsidR="00FA1A3C" w:rsidRDefault="00FA1A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3C"/>
    <w:rsid w:val="00AB52E8"/>
    <w:rsid w:val="00B16D3F"/>
    <w:rsid w:val="00E71FC3"/>
    <w:rsid w:val="00EF4813"/>
    <w:rsid w:val="00FA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5B4701-690C-4EE3-B560-97428627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2016-06-12T19:58:00Z</dcterms:created>
  <dcterms:modified xsi:type="dcterms:W3CDTF">2016-06-12T19:58:00Z</dcterms:modified>
</cp:coreProperties>
</file>